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7415" w:rsidP="00633467" w:rsidRDefault="00E27415" w14:paraId="0835B1D2" w14:textId="77777777">
      <w:pPr>
        <w:tabs>
          <w:tab w:val="left" w:pos="993"/>
          <w:tab w:val="left" w:pos="1134"/>
        </w:tabs>
        <w:rPr>
          <w:rFonts w:cs="Arial"/>
        </w:rPr>
      </w:pPr>
    </w:p>
    <w:p w:rsidR="00633467" w:rsidP="717B843E" w:rsidRDefault="00633467" w14:paraId="4AC2EBE1" w14:textId="1A2AF227">
      <w:pPr>
        <w:tabs>
          <w:tab w:val="left" w:pos="993"/>
          <w:tab w:val="left" w:pos="1134"/>
        </w:tabs>
        <w:rPr>
          <w:rFonts w:ascii="Arial" w:hAnsi="Arial" w:eastAsia="Arial" w:cs="Arial"/>
          <w:noProof w:val="0"/>
          <w:sz w:val="22"/>
          <w:szCs w:val="22"/>
          <w:lang w:val="sl-SI"/>
        </w:rPr>
      </w:pPr>
      <w:r w:rsidRPr="717B843E" w:rsidR="00633467">
        <w:rPr>
          <w:rFonts w:cs="Arial"/>
        </w:rPr>
        <w:t>Številka</w:t>
      </w:r>
      <w:r w:rsidRPr="717B843E" w:rsidR="00633467">
        <w:rPr>
          <w:rFonts w:cs="Arial"/>
        </w:rPr>
        <w:t xml:space="preserve">: </w:t>
      </w:r>
      <w:bookmarkStart w:name="_GoBack" w:id="0"/>
      <w:bookmarkEnd w:id="0"/>
      <w:r w:rsidRPr="717B843E" w:rsidR="7D6AA53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sl-SI"/>
        </w:rPr>
        <w:t>107.2025-BJ</w:t>
      </w:r>
    </w:p>
    <w:p w:rsidR="00633467" w:rsidP="00633467" w:rsidRDefault="00633467" w14:paraId="568453C3" w14:textId="77777777">
      <w:pPr>
        <w:jc w:val="both"/>
        <w:rPr>
          <w:rFonts w:cs="Arial"/>
        </w:rPr>
      </w:pPr>
    </w:p>
    <w:p w:rsidR="00633467" w:rsidP="00633467" w:rsidRDefault="00633467" w14:paraId="2D8E39AE" w14:textId="77777777">
      <w:pPr>
        <w:jc w:val="both"/>
        <w:rPr>
          <w:rFonts w:cs="Arial"/>
        </w:rPr>
      </w:pPr>
    </w:p>
    <w:p w:rsidRPr="00B9100B" w:rsidR="00BE5729" w:rsidP="00BE5729" w:rsidRDefault="00BE5729" w14:paraId="2122B453" w14:textId="77777777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>IZJAVA VSEH (FIZIČNIH) OSEB SODELUJOČEGA PODJETJA</w:t>
      </w:r>
    </w:p>
    <w:p w:rsidR="00BE5729" w:rsidP="00BE5729" w:rsidRDefault="00BE5729" w14:paraId="4B6C9411" w14:textId="77777777">
      <w:pPr>
        <w:tabs>
          <w:tab w:val="left" w:pos="1083"/>
        </w:tabs>
        <w:rPr>
          <w:rFonts w:cs="Arial"/>
        </w:rPr>
      </w:pPr>
    </w:p>
    <w:p w:rsidR="00BE5729" w:rsidP="00BE5729" w:rsidRDefault="00BE5729" w14:paraId="1F7927B2" w14:textId="77777777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:rsidR="00BE5729" w:rsidP="00BE5729" w:rsidRDefault="00BE5729" w14:paraId="05F49123" w14:textId="77777777">
      <w:pPr>
        <w:tabs>
          <w:tab w:val="left" w:pos="1083"/>
        </w:tabs>
        <w:rPr>
          <w:rFonts w:cs="Arial"/>
        </w:rPr>
      </w:pPr>
    </w:p>
    <w:p w:rsidR="00BE5729" w:rsidP="00BE5729" w:rsidRDefault="00BE5729" w14:paraId="1270AB68" w14:textId="77777777">
      <w:pPr>
        <w:tabs>
          <w:tab w:val="left" w:pos="1083"/>
        </w:tabs>
        <w:rPr>
          <w:rFonts w:cs="Arial"/>
        </w:rPr>
      </w:pPr>
    </w:p>
    <w:p w:rsidR="00BE5729" w:rsidP="00BE5729" w:rsidRDefault="00BE5729" w14:paraId="076C7765" w14:textId="77777777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:rsidR="00BE5729" w:rsidP="00BE5729" w:rsidRDefault="00BE5729" w14:paraId="672D2386" w14:textId="77777777">
      <w:pPr>
        <w:tabs>
          <w:tab w:val="left" w:pos="1083"/>
        </w:tabs>
        <w:rPr>
          <w:rFonts w:cs="Arial"/>
        </w:rPr>
      </w:pPr>
    </w:p>
    <w:p w:rsidR="00BE5729" w:rsidP="00BE5729" w:rsidRDefault="00BE5729" w14:paraId="49B8B09C" w14:textId="77777777">
      <w:pPr>
        <w:tabs>
          <w:tab w:val="left" w:pos="1083"/>
        </w:tabs>
        <w:rPr>
          <w:rFonts w:cs="Arial"/>
        </w:rPr>
      </w:pPr>
    </w:p>
    <w:p w:rsidR="00BE5729" w:rsidP="00BE5729" w:rsidRDefault="00BE5729" w14:paraId="4D5C1DD9" w14:textId="77777777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:rsidR="00BE5729" w:rsidP="00BE5729" w:rsidRDefault="00BE5729" w14:paraId="61F1EB1E" w14:textId="77777777">
      <w:pPr>
        <w:jc w:val="both"/>
        <w:rPr>
          <w:rFonts w:cs="Arial"/>
        </w:rPr>
      </w:pPr>
    </w:p>
    <w:p w:rsidRPr="000D1EDF" w:rsidR="00BE5729" w:rsidP="00BE5729" w:rsidRDefault="00BE5729" w14:paraId="18D5BD36" w14:textId="77777777">
      <w:pPr>
        <w:jc w:val="both"/>
        <w:rPr>
          <w:rFonts w:cs="Arial"/>
        </w:rPr>
      </w:pPr>
    </w:p>
    <w:p w:rsidRPr="000D1EDF" w:rsidR="00BE5729" w:rsidP="00BE5729" w:rsidRDefault="00BE5729" w14:paraId="5AC875E4" w14:textId="77777777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>,</w:t>
      </w:r>
    </w:p>
    <w:p w:rsidRPr="000D1EDF" w:rsidR="00BE5729" w:rsidP="00BE5729" w:rsidRDefault="00BE5729" w14:paraId="575F8B49" w14:textId="77777777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:rsidRPr="000D1EDF" w:rsidR="00BE5729" w:rsidP="00BE5729" w:rsidRDefault="00BE5729" w14:paraId="076F5919" w14:textId="77777777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:rsidRPr="000D1EDF" w:rsidR="00BE5729" w:rsidP="00BE5729" w:rsidRDefault="00BE5729" w14:paraId="55B9C4EF" w14:textId="77777777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:rsidRPr="000D1EDF" w:rsidR="00BE5729" w:rsidP="00BE5729" w:rsidRDefault="00BE5729" w14:paraId="52C4EF26" w14:textId="7777777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:rsidRPr="000D1EDF" w:rsidR="00BE5729" w:rsidP="00BE5729" w:rsidRDefault="00BE5729" w14:paraId="681754FA" w14:textId="77777777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:rsidRPr="000D1EDF" w:rsidR="00BE5729" w:rsidP="00BE5729" w:rsidRDefault="00BE5729" w14:paraId="6223E24B" w14:textId="7777777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:rsidRPr="000D1EDF" w:rsidR="00BE5729" w:rsidP="00BE5729" w:rsidRDefault="00BE5729" w14:paraId="15AD5188" w14:textId="77777777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:rsidRPr="000D1EDF" w:rsidR="00BE5729" w:rsidP="00BE5729" w:rsidRDefault="00BE5729" w14:paraId="351D92AB" w14:textId="7777777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:rsidRPr="000D1EDF" w:rsidR="00BE5729" w:rsidP="00BE5729" w:rsidRDefault="00BE5729" w14:paraId="4A906FCE" w14:textId="7777777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:rsidRPr="000D1EDF" w:rsidR="00BE5729" w:rsidP="00BE5729" w:rsidRDefault="00BE5729" w14:paraId="221E08D4" w14:textId="77777777">
      <w:pPr>
        <w:jc w:val="both"/>
        <w:rPr>
          <w:rFonts w:cs="Arial"/>
        </w:rPr>
      </w:pPr>
    </w:p>
    <w:p w:rsidR="00BE5729" w:rsidP="00BE5729" w:rsidRDefault="00BE5729" w14:paraId="7545826E" w14:textId="24D46079">
      <w:pPr>
        <w:jc w:val="both"/>
        <w:rPr>
          <w:rFonts w:cs="Arial"/>
        </w:rPr>
      </w:pPr>
      <w:r>
        <w:rPr>
          <w:rFonts w:cs="Arial"/>
        </w:rPr>
        <w:t>p</w:t>
      </w:r>
      <w:r w:rsidRPr="000D1EDF">
        <w:rPr>
          <w:rFonts w:cs="Arial"/>
        </w:rPr>
        <w:t xml:space="preserve">ooblaščam naročnika </w:t>
      </w:r>
      <w:r w:rsidRPr="00B706AB" w:rsidR="00B706AB">
        <w:rPr>
          <w:rFonts w:cs="Arial"/>
        </w:rPr>
        <w:t>Andragoški center Republike Slovenije, Ulica Ambrožiča Novljana 5, 1000 Ljubljana</w:t>
      </w:r>
      <w:r w:rsidRPr="000D1EDF">
        <w:rPr>
          <w:rFonts w:cs="Arial"/>
        </w:rPr>
        <w:t>, da lahko za namene objavljenega javnega naročila na portalu javnih naročil pridobi moje osebne podatke iz uradnih evidenc državnih organov, organov lokalnih skupnosti in nosilcev javnega pooblastila.</w:t>
      </w:r>
    </w:p>
    <w:p w:rsidR="00BE5729" w:rsidP="00BE5729" w:rsidRDefault="00BE5729" w14:paraId="06A9B8DD" w14:textId="77777777">
      <w:pPr>
        <w:jc w:val="both"/>
        <w:rPr>
          <w:rFonts w:cs="Arial"/>
        </w:rPr>
      </w:pPr>
    </w:p>
    <w:p w:rsidRPr="000D1EDF" w:rsidR="00BE5729" w:rsidP="00BE5729" w:rsidRDefault="00BE5729" w14:paraId="3825B65A" w14:textId="77777777">
      <w:pPr>
        <w:jc w:val="both"/>
        <w:rPr>
          <w:rFonts w:cs="Arial"/>
        </w:rPr>
      </w:pPr>
    </w:p>
    <w:p w:rsidR="00BE5729" w:rsidP="00BE5729" w:rsidRDefault="00BE5729" w14:paraId="19D159CA" w14:textId="77777777">
      <w:pPr>
        <w:jc w:val="both"/>
        <w:rPr>
          <w:rFonts w:cs="Arial"/>
        </w:rPr>
      </w:pPr>
    </w:p>
    <w:p w:rsidR="00BE5729" w:rsidP="00BE5729" w:rsidRDefault="00BE5729" w14:paraId="0F6E4B9D" w14:textId="77777777">
      <w:pPr>
        <w:jc w:val="both"/>
        <w:rPr>
          <w:rFonts w:cs="Arial"/>
        </w:rPr>
      </w:pPr>
    </w:p>
    <w:p w:rsidR="00BE5729" w:rsidP="00BE5729" w:rsidRDefault="00BE5729" w14:paraId="1557867A" w14:textId="77777777">
      <w:pPr>
        <w:jc w:val="both"/>
        <w:rPr>
          <w:rFonts w:cs="Arial"/>
        </w:rPr>
      </w:pPr>
    </w:p>
    <w:p w:rsidR="00BE5729" w:rsidP="00BE5729" w:rsidRDefault="00BE5729" w14:paraId="59CEB1E3" w14:textId="7777777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>___________________________________</w:t>
      </w:r>
    </w:p>
    <w:p w:rsidR="00BE5729" w:rsidP="00BE5729" w:rsidRDefault="00BE5729" w14:paraId="698B3AD0" w14:textId="7777777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>Podpis zakonitega zastopnika</w:t>
      </w:r>
    </w:p>
    <w:p w:rsidR="00BE5729" w:rsidP="5B289543" w:rsidRDefault="00BE5729" w14:paraId="23B8DE19" w14:noSpellErr="1" w14:textId="530F5977">
      <w:pPr>
        <w:pStyle w:val="Navaden"/>
        <w:jc w:val="both"/>
        <w:rPr>
          <w:rFonts w:cs="Arial"/>
        </w:rPr>
      </w:pPr>
    </w:p>
    <w:p w:rsidR="00BE5729" w:rsidP="00BE5729" w:rsidRDefault="00BE5729" w14:paraId="062D30D7" w14:textId="77777777">
      <w:pPr>
        <w:rPr>
          <w:rFonts w:cs="Arial"/>
          <w:i/>
        </w:rPr>
      </w:pPr>
    </w:p>
    <w:p w:rsidR="00BE5729" w:rsidP="00BE5729" w:rsidRDefault="00BE5729" w14:paraId="0EB74DB9" w14:textId="77777777">
      <w:pPr>
        <w:rPr>
          <w:rFonts w:cs="Arial"/>
          <w:i/>
        </w:rPr>
      </w:pPr>
    </w:p>
    <w:p w:rsidRPr="008318D9" w:rsidR="00BE5729" w:rsidP="00BE5729" w:rsidRDefault="00BE5729" w14:paraId="292D6CBA" w14:textId="77777777">
      <w:pPr>
        <w:jc w:val="both"/>
        <w:rPr>
          <w:rFonts w:cs="Arial"/>
          <w:i/>
        </w:rPr>
      </w:pPr>
      <w:r w:rsidRPr="008C6F8A">
        <w:rPr>
          <w:rFonts w:cs="Arial"/>
          <w:i/>
        </w:rPr>
        <w:t>V primeru poziva naročnika, obrazec predložijo osebe, ki so članice upravnega, vodstvenega ali nadzornega organa podjetja ali ki imajo pooblastilo za njegovo zastopanje ali odločanje ali nadzor v njem vsakega izmed sodelujočih podjetij, zato se ga razmnoži.</w:t>
      </w:r>
    </w:p>
    <w:p w:rsidRPr="008318D9" w:rsidR="00BE5729" w:rsidP="00BE5729" w:rsidRDefault="00BE5729" w14:paraId="4EB0F017" w14:textId="77777777">
      <w:pPr>
        <w:jc w:val="both"/>
        <w:rPr>
          <w:rFonts w:cs="Arial"/>
          <w:i/>
        </w:rPr>
      </w:pPr>
    </w:p>
    <w:p w:rsidRPr="00633467" w:rsidR="000D1EDF" w:rsidP="00633467" w:rsidRDefault="000D1EDF" w14:paraId="133C2AAF" w14:textId="4D86E318"/>
    <w:sectPr w:rsidRPr="00633467" w:rsidR="000D1EDF" w:rsidSect="00001218">
      <w:footerReference w:type="default" r:id="rId11"/>
      <w:headerReference w:type="first" r:id="rId12"/>
      <w:footerReference w:type="first" r:id="rId13"/>
      <w:pgSz w:w="11906" w:h="16838" w:orient="portrait"/>
      <w:pgMar w:top="1418" w:right="1418" w:bottom="1418" w:left="1418" w:header="709" w:footer="709" w:gutter="0"/>
      <w:cols w:space="708"/>
      <w:titlePg/>
      <w:docGrid w:linePitch="360"/>
      <w:headerReference w:type="default" r:id="Rb37bc52a9fe14f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1C41" w:rsidRDefault="00241C41" w14:paraId="12774E6E" w14:textId="77777777">
      <w:r>
        <w:separator/>
      </w:r>
    </w:p>
  </w:endnote>
  <w:endnote w:type="continuationSeparator" w:id="0">
    <w:p w:rsidR="00241C41" w:rsidRDefault="00241C41" w14:paraId="0FB78E1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001218" w:rsidR="00370866" w:rsidP="717B843E" w:rsidRDefault="00370866" w14:paraId="17461EB2" w14:textId="692C87C5" w14:noSpellErr="1">
    <w:pPr>
      <w:pStyle w:val="Noga"/>
      <w:pBdr>
        <w:top w:val="single" w:color="FF000000" w:sz="4" w:space="1"/>
      </w:pBdr>
      <w:ind w:firstLine="0"/>
      <w:jc w:val="right"/>
      <w:rPr>
        <w:rFonts w:cs="Arial"/>
        <w:sz w:val="20"/>
        <w:szCs w:val="20"/>
      </w:rPr>
    </w:pPr>
    <w:r w:rsidRPr="717B843E">
      <w:rPr>
        <w:rStyle w:val="tevilkastrani"/>
        <w:noProof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717B843E">
      <w:rPr>
        <w:rStyle w:val="tevilkastrani"/>
        <w:noProof/>
        <w:sz w:val="20"/>
        <w:szCs w:val="20"/>
      </w:rPr>
      <w:t>2</w:t>
    </w:r>
    <w:r w:rsidRPr="717B843E">
      <w:rPr>
        <w:rStyle w:val="tevilkastrani"/>
        <w:noProof/>
        <w:sz w:val="20"/>
        <w:szCs w:val="20"/>
      </w:rPr>
      <w:fldChar w:fldCharType="end"/>
    </w:r>
    <w:r w:rsidRPr="00001218" w:rsidR="717B843E">
      <w:rPr>
        <w:rStyle w:val="tevilkastrani"/>
        <w:sz w:val="20"/>
        <w:szCs w:val="20"/>
      </w:rPr>
      <w:t xml:space="preserve"> / </w:t>
    </w:r>
    <w:r w:rsidRPr="717B843E">
      <w:rPr>
        <w:rStyle w:val="tevilkastrani"/>
        <w:noProof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717B843E">
      <w:rPr>
        <w:rStyle w:val="tevilkastrani"/>
        <w:noProof/>
        <w:sz w:val="20"/>
        <w:szCs w:val="20"/>
      </w:rPr>
      <w:t>2</w:t>
    </w:r>
    <w:r w:rsidRPr="717B843E">
      <w:rPr>
        <w:rStyle w:val="tevilkastrani"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tbl>
    <w:tblPr>
      <w:tblW w:w="0" w:type="auto"/>
      <w:tblInd w:w="38" w:type="dxa"/>
      <w:tblBorders>
        <w:top w:val="single" w:color="auto" w:sz="4" w:space="0"/>
      </w:tblBorders>
      <w:tblLook w:val="01E0" w:firstRow="1" w:lastRow="1" w:firstColumn="1" w:lastColumn="1" w:noHBand="0" w:noVBand="0"/>
    </w:tblPr>
    <w:tblGrid>
      <w:gridCol w:w="4515"/>
      <w:gridCol w:w="4517"/>
    </w:tblGrid>
    <w:tr w:rsidRPr="00A1445A" w:rsidR="00370866" w:rsidTr="717B843E" w14:paraId="4A5C4125" w14:textId="77777777">
      <w:tc>
        <w:tcPr>
          <w:tcW w:w="4605" w:type="dxa"/>
          <w:shd w:val="clear" w:color="auto" w:fill="auto"/>
          <w:tcMar/>
        </w:tcPr>
        <w:p w:rsidRPr="005A785E" w:rsidR="005A785E" w:rsidP="002618E0" w:rsidRDefault="005A785E" w14:paraId="77483DAF" w14:textId="0858A38C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  <w:tcMar/>
        </w:tcPr>
        <w:p w:rsidRPr="00A1445A" w:rsidR="00370866" w:rsidP="00A1445A" w:rsidRDefault="00370866" w14:paraId="297360FB" w14:textId="111269DE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0727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0727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:rsidRPr="00FC6CF0" w:rsidR="00370866" w:rsidP="717B843E" w:rsidRDefault="00370866" w14:paraId="503BF89D" w14:textId="1B2B5382">
    <w:pPr/>
    <w:r w:rsidR="717B843E">
      <w:drawing>
        <wp:inline wp14:editId="4DA8E2BC" wp14:anchorId="7C8CD1AF">
          <wp:extent cx="5753100" cy="457200"/>
          <wp:effectExtent l="0" t="0" r="0" b="0"/>
          <wp:docPr id="1947809871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1947809871" name=""/>
                  <pic:cNvPicPr/>
                </pic:nvPicPr>
                <pic:blipFill>
                  <a:blip xmlns:r="http://schemas.openxmlformats.org/officeDocument/2006/relationships" r:embed="rId1645116529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100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1C41" w:rsidRDefault="00241C41" w14:paraId="271DDC9C" w14:textId="77777777">
      <w:r>
        <w:separator/>
      </w:r>
    </w:p>
  </w:footnote>
  <w:footnote w:type="continuationSeparator" w:id="0">
    <w:p w:rsidR="00241C41" w:rsidRDefault="00241C41" w14:paraId="3AC9838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="00BE5729" w:rsidRDefault="00BE5729" w14:paraId="2AB815FD" w14:textId="2E40552D">
    <w:r w:rsidR="717B843E">
      <w:drawing>
        <wp:inline wp14:editId="62697B09" wp14:anchorId="3D4D6136">
          <wp:extent cx="5753100" cy="704850"/>
          <wp:effectExtent l="0" t="0" r="0" b="0"/>
          <wp:docPr id="59906376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59906376" name=""/>
                  <pic:cNvPicPr/>
                </pic:nvPicPr>
                <pic:blipFill>
                  <a:blip xmlns:r="http://schemas.openxmlformats.org/officeDocument/2006/relationships" r:embed="rId1981576422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100" cy="704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Pr="00A1445A" w:rsidR="00370866" w:rsidTr="00BE5729" w14:paraId="3AD78474" w14:textId="77777777">
      <w:tc>
        <w:tcPr>
          <w:tcW w:w="4039" w:type="dxa"/>
          <w:tcBorders>
            <w:bottom w:val="single" w:color="auto" w:sz="4" w:space="0"/>
          </w:tcBorders>
          <w:shd w:val="clear" w:color="auto" w:fill="auto"/>
        </w:tcPr>
        <w:p w:rsidRPr="00C0552D" w:rsidR="00370866" w:rsidP="00A1445A" w:rsidRDefault="00370866" w14:paraId="579BFDC2" w14:textId="7D4EDF49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color="auto" w:sz="4" w:space="0"/>
          </w:tcBorders>
          <w:shd w:val="clear" w:color="auto" w:fill="auto"/>
        </w:tcPr>
        <w:p w:rsidRPr="00A1445A" w:rsidR="00370866" w:rsidP="00A1445A" w:rsidRDefault="00370866" w14:paraId="1662F0E4" w14:textId="0690AD5C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color="auto" w:sz="4" w:space="0"/>
          </w:tcBorders>
          <w:shd w:val="clear" w:color="auto" w:fill="auto"/>
          <w:vAlign w:val="bottom"/>
        </w:tcPr>
        <w:p w:rsidRPr="00A1445A" w:rsidR="00EF2442" w:rsidP="00A04B00" w:rsidRDefault="00EF2442" w14:paraId="1CB0847E" w14:textId="77777777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Pr="00D31308" w:rsidR="00C0552D" w:rsidTr="00BE5729" w14:paraId="02512435" w14:textId="77777777">
      <w:tc>
        <w:tcPr>
          <w:tcW w:w="4039" w:type="dxa"/>
          <w:tcBorders>
            <w:top w:val="single" w:color="auto" w:sz="4" w:space="0"/>
          </w:tcBorders>
          <w:shd w:val="clear" w:color="auto" w:fill="auto"/>
        </w:tcPr>
        <w:p w:rsidRPr="00D31308" w:rsidR="00C0552D" w:rsidP="002A75A5" w:rsidRDefault="00D31308" w14:paraId="79013632" w14:textId="3C219B78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31308">
            <w:rPr>
              <w:rFonts w:cs="Arial"/>
              <w:color w:val="000000"/>
              <w:sz w:val="16"/>
              <w:szCs w:val="16"/>
            </w:rPr>
            <w:t>ODPRTI POSTOPEK</w:t>
          </w:r>
          <w:r w:rsidR="00E0042D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2A75A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color="auto" w:sz="4" w:space="0"/>
          </w:tcBorders>
          <w:shd w:val="clear" w:color="auto" w:fill="auto"/>
        </w:tcPr>
        <w:p w:rsidRPr="00D31308" w:rsidR="00C0552D" w:rsidP="00C0552D" w:rsidRDefault="00C0552D" w14:paraId="3E89171F" w14:textId="77777777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color="auto" w:sz="4" w:space="0"/>
          </w:tcBorders>
          <w:shd w:val="clear" w:color="auto" w:fill="auto"/>
        </w:tcPr>
        <w:p w:rsidRPr="00D31308" w:rsidR="00C0552D" w:rsidP="008318D9" w:rsidRDefault="00144B8D" w14:paraId="2C48DCF3" w14:textId="66D22BA9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D31308">
            <w:rPr>
              <w:rFonts w:cs="Arial"/>
              <w:sz w:val="16"/>
              <w:szCs w:val="16"/>
            </w:rPr>
            <w:t xml:space="preserve">OBR </w:t>
          </w:r>
          <w:r w:rsidRPr="00D31308" w:rsidR="00AE57CA">
            <w:rPr>
              <w:rFonts w:cs="Arial"/>
              <w:sz w:val="16"/>
              <w:szCs w:val="16"/>
            </w:rPr>
            <w:t>–</w:t>
          </w:r>
          <w:r w:rsidRPr="00D31308">
            <w:rPr>
              <w:rFonts w:cs="Arial"/>
              <w:sz w:val="16"/>
              <w:szCs w:val="16"/>
            </w:rPr>
            <w:t xml:space="preserve"> </w:t>
          </w:r>
          <w:r w:rsidRPr="00D31308" w:rsidR="00AE57CA">
            <w:rPr>
              <w:rFonts w:cs="Arial"/>
              <w:sz w:val="16"/>
              <w:szCs w:val="16"/>
            </w:rPr>
            <w:t>2.0</w:t>
          </w:r>
          <w:r w:rsidRPr="00D31308" w:rsidR="008318D9">
            <w:rPr>
              <w:rFonts w:cs="Arial"/>
              <w:sz w:val="16"/>
              <w:szCs w:val="16"/>
            </w:rPr>
            <w:t>8</w:t>
          </w:r>
        </w:p>
      </w:tc>
    </w:tr>
  </w:tbl>
  <w:p w:rsidRPr="00FC6CF0" w:rsidR="00370866" w:rsidP="00001218" w:rsidRDefault="00370866" w14:paraId="7DE6B521" w14:textId="77777777">
    <w:pPr>
      <w:pStyle w:val="Glava"/>
      <w:rPr>
        <w:rFonts w:cs="Arial"/>
        <w:sz w:val="2"/>
        <w:szCs w:val="2"/>
      </w:rPr>
    </w:pPr>
  </w:p>
  <w:p w:rsidRPr="00FC6CF0" w:rsidR="00370866" w:rsidRDefault="00370866" w14:paraId="16BFB5D1" w14:textId="77777777">
    <w:pPr>
      <w:pStyle w:val="Glava"/>
      <w:rPr>
        <w:rFonts w:cs="Arial"/>
        <w:sz w:val="2"/>
        <w:szCs w:val="2"/>
      </w:rPr>
    </w:pPr>
  </w:p>
</w:hdr>
</file>

<file path=word/header2.xml><?xml version="1.0" encoding="utf-8"?>
<w:hdr xmlns:w14="http://schemas.microsoft.com/office/word/2010/wordml" xmlns:w="http://schemas.openxmlformats.org/wordprocessingml/2006/main">
  <w:tbl>
    <w:tblPr>
      <w:tblStyle w:val="Navadnatabela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17B843E" w:rsidTr="717B843E" w14:paraId="00CF4E67">
      <w:trPr>
        <w:trHeight w:val="300"/>
      </w:trPr>
      <w:tc>
        <w:tcPr>
          <w:tcW w:w="3020" w:type="dxa"/>
          <w:tcMar/>
        </w:tcPr>
        <w:p w:rsidR="717B843E" w:rsidP="717B843E" w:rsidRDefault="717B843E" w14:paraId="0AF87D86" w14:textId="20F60256">
          <w:pPr>
            <w:pStyle w:val="Glava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717B843E" w:rsidP="717B843E" w:rsidRDefault="717B843E" w14:paraId="4F21FAE1" w14:textId="4096B822">
          <w:pPr>
            <w:pStyle w:val="Glava"/>
            <w:bidi w:val="0"/>
            <w:jc w:val="center"/>
          </w:pPr>
        </w:p>
      </w:tc>
      <w:tc>
        <w:tcPr>
          <w:tcW w:w="3020" w:type="dxa"/>
          <w:tcMar/>
        </w:tcPr>
        <w:p w:rsidR="717B843E" w:rsidP="717B843E" w:rsidRDefault="717B843E" w14:paraId="229F7D8F" w14:textId="1D4EDE36">
          <w:pPr>
            <w:pStyle w:val="Glava"/>
            <w:bidi w:val="0"/>
            <w:ind w:right="-115"/>
            <w:jc w:val="right"/>
          </w:pPr>
        </w:p>
      </w:tc>
    </w:tr>
  </w:tbl>
  <w:p w:rsidR="717B843E" w:rsidP="717B843E" w:rsidRDefault="717B843E" w14:paraId="40D53248" w14:textId="2A2BF327">
    <w:pPr>
      <w:pStyle w:val="Glava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hint="default" w:ascii="Arial" w:hAnsi="Arial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41C41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A75A5"/>
    <w:rsid w:val="002B28E0"/>
    <w:rsid w:val="002D6A3C"/>
    <w:rsid w:val="002E1329"/>
    <w:rsid w:val="002E2FD3"/>
    <w:rsid w:val="002E6B63"/>
    <w:rsid w:val="002F0041"/>
    <w:rsid w:val="002F0736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753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B75"/>
    <w:rsid w:val="004F7C1C"/>
    <w:rsid w:val="0051745B"/>
    <w:rsid w:val="0052090A"/>
    <w:rsid w:val="005255EB"/>
    <w:rsid w:val="005316C0"/>
    <w:rsid w:val="00537622"/>
    <w:rsid w:val="005608A6"/>
    <w:rsid w:val="00567902"/>
    <w:rsid w:val="005724B4"/>
    <w:rsid w:val="005753D9"/>
    <w:rsid w:val="0058399F"/>
    <w:rsid w:val="005A785E"/>
    <w:rsid w:val="005B1918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33467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553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06FC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0BCA"/>
    <w:rsid w:val="00A04B00"/>
    <w:rsid w:val="00A0727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0EAA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06AB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5729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B11D5"/>
    <w:rsid w:val="00CD61B2"/>
    <w:rsid w:val="00CD6CEB"/>
    <w:rsid w:val="00CD7808"/>
    <w:rsid w:val="00CF12FC"/>
    <w:rsid w:val="00D05C1E"/>
    <w:rsid w:val="00D06278"/>
    <w:rsid w:val="00D2343D"/>
    <w:rsid w:val="00D278D4"/>
    <w:rsid w:val="00D31308"/>
    <w:rsid w:val="00D4322B"/>
    <w:rsid w:val="00D4524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042D"/>
    <w:rsid w:val="00E029F3"/>
    <w:rsid w:val="00E02C2C"/>
    <w:rsid w:val="00E0340C"/>
    <w:rsid w:val="00E27415"/>
    <w:rsid w:val="00E3300C"/>
    <w:rsid w:val="00E43C3D"/>
    <w:rsid w:val="00E550C0"/>
    <w:rsid w:val="00E61921"/>
    <w:rsid w:val="00E676C3"/>
    <w:rsid w:val="00E749F2"/>
    <w:rsid w:val="00E84C5E"/>
    <w:rsid w:val="00E932C8"/>
    <w:rsid w:val="00E95B73"/>
    <w:rsid w:val="00E95D92"/>
    <w:rsid w:val="00E9600A"/>
    <w:rsid w:val="00EA7B9C"/>
    <w:rsid w:val="00EB0DA9"/>
    <w:rsid w:val="00EB3C3E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B74ED47"/>
    <w:rsid w:val="334DFFC7"/>
    <w:rsid w:val="5B289543"/>
    <w:rsid w:val="717B843E"/>
    <w:rsid w:val="7D6AA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avaden" w:default="1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5B9BD5" w:themeColor="accent1"/>
      <w:sz w:val="26"/>
      <w:szCs w:val="26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styleId="GlavaZnak" w:customStyle="1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hAnsi="Calibri" w:eastAsia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styleId="TelobesedilaZnak" w:customStyle="1">
    <w:name w:val="Telo besedila Znak"/>
    <w:basedOn w:val="Privzetapisavaodstavka"/>
    <w:link w:val="Telobesedila"/>
    <w:rsid w:val="00144B8D"/>
    <w:rPr>
      <w:sz w:val="24"/>
    </w:rPr>
  </w:style>
  <w:style w:type="character" w:styleId="Naslov1Znak" w:customStyle="1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styleId="a" w:customStyle="1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styleId="Komentar-besediloZnak" w:customStyle="1">
    <w:name w:val="Komentar - besedilo Znak"/>
    <w:link w:val="a"/>
    <w:rsid w:val="00144B8D"/>
    <w:rPr>
      <w:i/>
      <w:color w:val="000000"/>
    </w:rPr>
  </w:style>
  <w:style w:type="paragraph" w:styleId="Slog" w:customStyle="1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styleId="a0" w:customStyle="1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Naslov2Znak" w:customStyle="1">
    <w:name w:val="Naslov 2 Znak"/>
    <w:basedOn w:val="Privzetapisavaodstavka"/>
    <w:link w:val="Naslov2"/>
    <w:rsid w:val="00F35A6C"/>
    <w:rPr>
      <w:rFonts w:asciiTheme="majorHAnsi" w:hAnsiTheme="majorHAnsi" w:eastAsiaTheme="majorEastAsia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Relationship Type="http://schemas.openxmlformats.org/officeDocument/2006/relationships/header" Target="header2.xml" Id="Rb37bc52a9fe14f33" 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/media/image2.png" Id="rId1645116529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.png" Id="rId1981576422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1b9c269-1152-4446-a0e2-0088399c404e">
      <UserInfo>
        <DisplayName/>
        <AccountId xsi:nil="true"/>
        <AccountType/>
      </UserInfo>
    </SharedWithUsers>
    <TaxCatchAll xmlns="a1b9c269-1152-4446-a0e2-0088399c404e" xsi:nil="true"/>
    <lcf76f155ced4ddcb4097134ff3c332f xmlns="fcbd37d5-5860-48a5-94c2-8037b1bcf89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A62F8915FC2C40BB5B4C695DF49057" ma:contentTypeVersion="14" ma:contentTypeDescription="Ustvari nov dokument." ma:contentTypeScope="" ma:versionID="9a4b2e5dae6fffa56698591a00b39eb1">
  <xsd:schema xmlns:xsd="http://www.w3.org/2001/XMLSchema" xmlns:xs="http://www.w3.org/2001/XMLSchema" xmlns:p="http://schemas.microsoft.com/office/2006/metadata/properties" xmlns:ns2="fcbd37d5-5860-48a5-94c2-8037b1bcf895" xmlns:ns3="a1b9c269-1152-4446-a0e2-0088399c404e" targetNamespace="http://schemas.microsoft.com/office/2006/metadata/properties" ma:root="true" ma:fieldsID="c24c48af97b84ddd611086ec645568a3" ns2:_="" ns3:_="">
    <xsd:import namespace="fcbd37d5-5860-48a5-94c2-8037b1bcf895"/>
    <xsd:import namespace="a1b9c269-1152-4446-a0e2-0088399c40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bd37d5-5860-48a5-94c2-8037b1bcf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9c269-1152-4446-a0e2-0088399c404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67ad997-3ba4-46ef-bc8a-e411132594fa}" ma:internalName="TaxCatchAll" ma:showField="CatchAllData" ma:web="a1b9c269-1152-4446-a0e2-0088399c40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F02443B-517A-409B-BE1E-9A6D7459C6B1}">
  <ds:schemaRefs>
    <ds:schemaRef ds:uri="http://schemas.microsoft.com/office/2006/metadata/properties"/>
    <ds:schemaRef ds:uri="http://schemas.microsoft.com/office/infopath/2007/PartnerControls"/>
    <ds:schemaRef ds:uri="4d8b7122-eb47-4798-8ac7-38fcf8bf2d53"/>
  </ds:schemaRefs>
</ds:datastoreItem>
</file>

<file path=customXml/itemProps2.xml><?xml version="1.0" encoding="utf-8"?>
<ds:datastoreItem xmlns:ds="http://schemas.openxmlformats.org/officeDocument/2006/customXml" ds:itemID="{AC22076B-DA17-4960-A4C1-D26C76AA51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3D9205-B67D-4C54-B3E1-E3FC05C653D8}"/>
</file>

<file path=customXml/itemProps4.xml><?xml version="1.0" encoding="utf-8"?>
<ds:datastoreItem xmlns:ds="http://schemas.openxmlformats.org/officeDocument/2006/customXml" ds:itemID="{C7ADE147-44E7-4AFE-BB19-7730F4469DAB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423-01-02 Splošni obrazec (Predloga za dopis).dotx</ap:Template>
  <ap:Application>Microsoft Word for the web</ap:Application>
  <ap:DocSecurity>0</ap:DocSecurity>
  <ap:ScaleCrop>false</ap:ScaleCrop>
  <ap:Company>ZRSBR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Številka:</dc:title>
  <dc:creator>Jernej MARKOVIČ</dc:creator>
  <lastModifiedBy>Študent EKP</lastModifiedBy>
  <revision>6</revision>
  <lastPrinted>2016-06-20T06:30:00.0000000Z</lastPrinted>
  <dcterms:created xsi:type="dcterms:W3CDTF">2024-05-04T08:42:00.0000000Z</dcterms:created>
  <dcterms:modified xsi:type="dcterms:W3CDTF">2025-04-10T10:59:12.1121670Z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0x010100E5A62F8915FC2C40BB5B4C695DF49057</vt:lpwstr>
  </property>
  <property fmtid="{D5CDD505-2E9C-101B-9397-08002B2CF9AE}" pid="3" name="Order">
    <vt:r8>2395100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